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46C" w:rsidRPr="00A45608" w:rsidRDefault="006B146C" w:rsidP="006B14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  <w:u w:val="single"/>
        </w:rPr>
        <w:t>Thomas OMER</w:t>
      </w:r>
      <w:r w:rsidRPr="00A456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4560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45608">
        <w:rPr>
          <w:rFonts w:ascii="Times New Roman" w:hAnsi="Times New Roman" w:cs="Times New Roman"/>
          <w:sz w:val="24"/>
          <w:szCs w:val="24"/>
        </w:rPr>
        <w:t>fl.1504)</w:t>
      </w:r>
    </w:p>
    <w:p w:rsidR="006B146C" w:rsidRPr="00A45608" w:rsidRDefault="006B146C" w:rsidP="006B14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of Ash, Kent.</w:t>
      </w:r>
    </w:p>
    <w:p w:rsidR="006B146C" w:rsidRPr="00A45608" w:rsidRDefault="006B146C" w:rsidP="006B14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B146C" w:rsidRPr="00A45608" w:rsidRDefault="006B146C" w:rsidP="006B14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B146C" w:rsidRPr="00A45608" w:rsidRDefault="006B146C" w:rsidP="006B14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ab/>
        <w:t>1504</w:t>
      </w:r>
      <w:r w:rsidRPr="00A45608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p.352)</w:t>
      </w:r>
    </w:p>
    <w:p w:rsidR="006B146C" w:rsidRPr="00A45608" w:rsidRDefault="006B146C" w:rsidP="006B14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B146C" w:rsidRPr="00A45608" w:rsidRDefault="006B146C" w:rsidP="006B14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B2F86" w:rsidRPr="00E71FC3" w:rsidRDefault="006B146C" w:rsidP="006B146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3 May 2016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46C" w:rsidRDefault="006B146C" w:rsidP="00E71FC3">
      <w:pPr>
        <w:spacing w:after="0" w:line="240" w:lineRule="auto"/>
      </w:pPr>
      <w:r>
        <w:separator/>
      </w:r>
    </w:p>
  </w:endnote>
  <w:endnote w:type="continuationSeparator" w:id="0">
    <w:p w:rsidR="006B146C" w:rsidRDefault="006B14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46C" w:rsidRDefault="006B146C" w:rsidP="00E71FC3">
      <w:pPr>
        <w:spacing w:after="0" w:line="240" w:lineRule="auto"/>
      </w:pPr>
      <w:r>
        <w:separator/>
      </w:r>
    </w:p>
  </w:footnote>
  <w:footnote w:type="continuationSeparator" w:id="0">
    <w:p w:rsidR="006B146C" w:rsidRDefault="006B14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6C"/>
    <w:rsid w:val="006B146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B3CF89-3F0D-40B5-A9CB-9BF7A397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2016-06-13T20:40:00Z</dcterms:created>
  <dcterms:modified xsi:type="dcterms:W3CDTF">2016-06-13T20:40:00Z</dcterms:modified>
</cp:coreProperties>
</file>